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3E7" w:rsidRDefault="00D423E7" w:rsidP="00D4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RYLE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423E7" w:rsidRDefault="00D423E7" w:rsidP="00D4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23E7" w:rsidRDefault="00D423E7" w:rsidP="00D4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23E7" w:rsidRDefault="00D423E7" w:rsidP="00D4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Southcote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423E7" w:rsidRDefault="00D423E7" w:rsidP="00D4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held by the late Sir William Argentine(q.v.).</w:t>
      </w:r>
    </w:p>
    <w:p w:rsidR="00D423E7" w:rsidRDefault="00D423E7" w:rsidP="00D4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21-23)</w:t>
      </w:r>
    </w:p>
    <w:p w:rsidR="00D423E7" w:rsidRDefault="00D423E7" w:rsidP="00D4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23E7" w:rsidRDefault="00D423E7" w:rsidP="00D423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423E7" w:rsidRDefault="00D423E7" w:rsidP="00D423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  <w:bookmarkStart w:id="0" w:name="_GoBack"/>
      <w:bookmarkEnd w:id="0"/>
    </w:p>
    <w:sectPr w:rsidR="00DD5B8A" w:rsidRPr="00D423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3E7" w:rsidRDefault="00D423E7" w:rsidP="00564E3C">
      <w:pPr>
        <w:spacing w:after="0" w:line="240" w:lineRule="auto"/>
      </w:pPr>
      <w:r>
        <w:separator/>
      </w:r>
    </w:p>
  </w:endnote>
  <w:endnote w:type="continuationSeparator" w:id="0">
    <w:p w:rsidR="00D423E7" w:rsidRDefault="00D423E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423E7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3E7" w:rsidRDefault="00D423E7" w:rsidP="00564E3C">
      <w:pPr>
        <w:spacing w:after="0" w:line="240" w:lineRule="auto"/>
      </w:pPr>
      <w:r>
        <w:separator/>
      </w:r>
    </w:p>
  </w:footnote>
  <w:footnote w:type="continuationSeparator" w:id="0">
    <w:p w:rsidR="00D423E7" w:rsidRDefault="00D423E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3E7"/>
    <w:rsid w:val="00372DC6"/>
    <w:rsid w:val="00564E3C"/>
    <w:rsid w:val="0064591D"/>
    <w:rsid w:val="00D423E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4A7F1"/>
  <w15:chartTrackingRefBased/>
  <w15:docId w15:val="{56A29BC1-208A-4589-AB5A-BA932E7F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423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2015-10-07T20:04:00Z</dcterms:created>
  <dcterms:modified xsi:type="dcterms:W3CDTF">2015-10-07T20:05:00Z</dcterms:modified>
</cp:coreProperties>
</file>